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05D9" w:rsidP="007E6A34" w:rsidRDefault="005D05D9" w14:paraId="5FA91A1E" w14:textId="0589F454">
      <w:pPr>
        <w:pStyle w:val="Tittel"/>
      </w:pPr>
      <w:r>
        <w:t>Personvernerklæring</w:t>
      </w:r>
    </w:p>
    <w:p w:rsidR="005D05D9" w:rsidP="007E6A34" w:rsidRDefault="005D05D9" w14:paraId="755BE3B0" w14:textId="77777777"/>
    <w:p w:rsidR="005D05D9" w:rsidP="007E6A34" w:rsidRDefault="005D05D9" w14:paraId="613ABB44" w14:textId="77777777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:rsidR="005D05D9" w:rsidP="007E6A34" w:rsidRDefault="005D05D9" w14:paraId="252F01F0" w14:textId="77777777">
      <w:r>
        <w:t xml:space="preserve">Personopplysninger som behandles: </w:t>
      </w:r>
    </w:p>
    <w:p w:rsidR="005D05D9" w:rsidP="005D05D9" w:rsidRDefault="005D05D9" w14:paraId="176A0CB0" w14:textId="77777777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:rsidR="005D05D9" w:rsidP="005D05D9" w:rsidRDefault="005D05D9" w14:paraId="5A756DC3" w14:textId="77777777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:rsidR="005D05D9" w:rsidP="005D05D9" w:rsidRDefault="005D05D9" w14:paraId="6600CA06" w14:textId="77777777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:rsidR="005D05D9" w:rsidP="005D05D9" w:rsidRDefault="005D05D9" w14:paraId="47532F81" w14:textId="77777777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:rsidR="005D05D9" w:rsidP="005D05D9" w:rsidRDefault="005D05D9" w14:paraId="5D525435" w14:textId="77777777">
      <w:pPr>
        <w:pStyle w:val="Listeavsnitt"/>
        <w:numPr>
          <w:ilvl w:val="0"/>
          <w:numId w:val="1"/>
        </w:numPr>
      </w:pPr>
      <w:r>
        <w:t xml:space="preserve">Informasjon om IP-adresse og andre personopplysninger generert i forbindelse med signering av denne avtalen; </w:t>
      </w:r>
    </w:p>
    <w:p w:rsidR="005D05D9" w:rsidP="005D05D9" w:rsidRDefault="005D05D9" w14:paraId="3A75681F" w14:textId="77777777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potensielle fremtidige arbeider og relaterte forhold der Leverandørens representant(e)/ansatt(e) er nevnt ved navn.  </w:t>
      </w:r>
    </w:p>
    <w:p w:rsidR="005D05D9" w:rsidP="005D05D9" w:rsidRDefault="005D05D9" w14:paraId="45283232" w14:textId="77777777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:rsidR="005D05D9" w:rsidP="007E6A34" w:rsidRDefault="005D05D9" w14:paraId="321A8633" w14:textId="77777777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:rsidR="005D05D9" w:rsidP="007E6A34" w:rsidRDefault="005D05D9" w14:paraId="3E9B2ACB" w14:textId="77777777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:rsidR="005D05D9" w:rsidP="007E6A34" w:rsidRDefault="005D05D9" w14:paraId="61C58689" w14:textId="77777777">
      <w:r>
        <w:t xml:space="preserve">Leverandørens representant(er) eller ansatt(e) har rett til å: </w:t>
      </w:r>
    </w:p>
    <w:p w:rsidR="005D05D9" w:rsidP="005D05D9" w:rsidRDefault="005D05D9" w14:paraId="71C718F9" w14:textId="77777777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:rsidR="005D05D9" w:rsidP="005D05D9" w:rsidRDefault="005D05D9" w14:paraId="7E15F52D" w14:textId="77777777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:rsidR="005D05D9" w:rsidP="005D05D9" w:rsidRDefault="005D05D9" w14:paraId="2B6BAEC5" w14:textId="77777777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:rsidR="005D05D9" w:rsidP="005D05D9" w:rsidRDefault="005D05D9" w14:paraId="5D1C72F0" w14:textId="77777777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:rsidR="005D05D9" w:rsidP="005D05D9" w:rsidRDefault="005D05D9" w14:paraId="277243F2" w14:textId="77777777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:rsidR="005D05D9" w:rsidP="007E6A34" w:rsidRDefault="005D05D9" w14:paraId="65A55DD3" w14:textId="77777777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:rsidRPr="00512B3B" w:rsidR="00512B3B" w:rsidP="008F2B11" w:rsidRDefault="005D05D9" w14:paraId="1D15C598" w14:textId="7ED766E4">
      <w:r>
        <w:t>Dersom Leverandørens representant(er) eller ansatt(e) mener at behandlingen er i strid med personvernlovgivningen, kan dette klages inn til Datatilsynet.</w:t>
      </w:r>
    </w:p>
    <w:sectPr w:rsidRPr="00512B3B" w:rsidR="00512B3B" w:rsidSect="00172E8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38F6" w:rsidP="008A6B54" w:rsidRDefault="00E138F6" w14:paraId="2F6C18AE" w14:textId="77777777">
      <w:pPr>
        <w:spacing w:after="0" w:line="240" w:lineRule="auto"/>
      </w:pPr>
      <w:r>
        <w:separator/>
      </w:r>
    </w:p>
  </w:endnote>
  <w:endnote w:type="continuationSeparator" w:id="0">
    <w:p w:rsidR="00E138F6" w:rsidP="008A6B54" w:rsidRDefault="00E138F6" w14:paraId="3025DED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C0473" w:rsidRDefault="002C0473" w14:paraId="4D0B572A" w14:textId="4F6D545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0485163" wp14:editId="38608FB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1155169046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C0473" w:rsidR="002C0473" w:rsidP="002C0473" w:rsidRDefault="002C0473" w14:paraId="6C24B05C" w14:textId="568E9E6D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C047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0485163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fill o:detectmouseclick="t"/>
              <v:textbox style="mso-fit-shape-to-text:t" inset="20pt,0,0,15pt">
                <w:txbxContent>
                  <w:p w:rsidRPr="002C0473" w:rsidR="002C0473" w:rsidP="002C0473" w:rsidRDefault="002C0473" w14:paraId="6C24B05C" w14:textId="568E9E6D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</w:pPr>
                    <w:r w:rsidRPr="002C0473"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66EBE9B6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2C0473" w14:paraId="32DA87B6" w14:textId="59A6221F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5577D774" wp14:editId="5FEA93E5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684878031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2C0473" w:rsidR="002C0473" w:rsidP="002C0473" w:rsidRDefault="002C0473" w14:paraId="02FFE4BA" w14:textId="2DF660C1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2C0473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 w14:anchorId="5577D774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      <v:fill o:detectmouseclick="t"/>
                    <v:textbox style="mso-fit-shape-to-text:t" inset="20pt,0,0,15pt">
                      <w:txbxContent>
                        <w:p w:rsidRPr="002C0473" w:rsidR="002C0473" w:rsidP="002C0473" w:rsidRDefault="002C0473" w14:paraId="02FFE4BA" w14:textId="2DF660C1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C047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011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011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011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049518FA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7CBB0B28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5D05D9" w14:paraId="0371E27B" w14:textId="7D110506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</w:tcPr>
        <w:p w:rsidRPr="00907B33" w:rsidR="0001190D" w:rsidP="0001190D" w:rsidRDefault="0001190D" w14:paraId="430A49B9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EA7EC47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6C91D1D6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2C0473" w14:paraId="024B745B" w14:textId="78FEB990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5F21CB63" wp14:editId="4D54FCD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950058200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2C0473" w:rsidR="002C0473" w:rsidP="002C0473" w:rsidRDefault="002C0473" w14:paraId="31852040" w14:textId="5B32F7B0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2C0473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 w14:anchorId="5F21CB63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2C0473" w:rsidR="002C0473" w:rsidP="002C0473" w:rsidRDefault="002C0473" w14:paraId="31852040" w14:textId="5B32F7B0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C047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4F084A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4F084A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4F084A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23BB89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072DC6C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5D05D9" w14:paraId="312BE4CC" w14:textId="60C0EC4F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:rsidRPr="00907B33" w:rsidR="004F084A" w:rsidP="004F084A" w:rsidRDefault="004F084A" w14:paraId="7BF528D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022FC37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38F6" w:rsidP="008A6B54" w:rsidRDefault="00E138F6" w14:paraId="796FAA2A" w14:textId="77777777">
      <w:pPr>
        <w:spacing w:after="0" w:line="240" w:lineRule="auto"/>
      </w:pPr>
      <w:r>
        <w:separator/>
      </w:r>
    </w:p>
  </w:footnote>
  <w:footnote w:type="continuationSeparator" w:id="0">
    <w:p w:rsidR="00E138F6" w:rsidP="008A6B54" w:rsidRDefault="00E138F6" w14:paraId="6BFE6A5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35BEDEE4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B41F0B4" w14:textId="07D6D9B6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764B2F0E">
      <w:rPr>
        <w:sz w:val="18"/>
        <w:szCs w:val="18"/>
      </w:rPr>
      <w:t>Ref.:</w:t>
    </w:r>
    <w:r w:rsidRPr="764B2F0E" w:rsidR="764B2F0E">
      <w:rPr>
        <w:sz w:val="18"/>
        <w:szCs w:val="18"/>
      </w:rPr>
      <w:t xml:space="preserve"> 2026/463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72C72"/>
    <w:rsid w:val="000E3D69"/>
    <w:rsid w:val="000F11A5"/>
    <w:rsid w:val="001457DD"/>
    <w:rsid w:val="00172E83"/>
    <w:rsid w:val="00174C26"/>
    <w:rsid w:val="001B7BF1"/>
    <w:rsid w:val="00234B11"/>
    <w:rsid w:val="002C03B4"/>
    <w:rsid w:val="002C0473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015FB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138F6"/>
    <w:rsid w:val="00E3138E"/>
    <w:rsid w:val="00EA45CB"/>
    <w:rsid w:val="00EB13E8"/>
    <w:rsid w:val="00EB5F17"/>
    <w:rsid w:val="00ED29B3"/>
    <w:rsid w:val="00ED50EE"/>
    <w:rsid w:val="00EF2F78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C4C6EE2"/>
    <w:rsid w:val="764B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07605d1-6bf2-457c-b2d0-db5af9e74b8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0CAE8990C2C04CBCD9AD30445567ED" ma:contentTypeVersion="14" ma:contentTypeDescription="Opprett et nytt dokument." ma:contentTypeScope="" ma:versionID="ac91d440e6ecac08a3922028933e1c56">
  <xsd:schema xmlns:xsd="http://www.w3.org/2001/XMLSchema" xmlns:xs="http://www.w3.org/2001/XMLSchema" xmlns:p="http://schemas.microsoft.com/office/2006/metadata/properties" xmlns:ns1="http://schemas.microsoft.com/sharepoint/v3" xmlns:ns2="f07605d1-6bf2-457c-b2d0-db5af9e74b85" xmlns:ns3="7e8059af-42db-44da-87c8-820a5e8c3b85" targetNamespace="http://schemas.microsoft.com/office/2006/metadata/properties" ma:root="true" ma:fieldsID="4bf9d75b7029de1888ffd962b06683e8" ns1:_="" ns2:_="" ns3:_="">
    <xsd:import namespace="http://schemas.microsoft.com/sharepoint/v3"/>
    <xsd:import namespace="f07605d1-6bf2-457c-b2d0-db5af9e74b85"/>
    <xsd:import namespace="7e8059af-42db-44da-87c8-820a5e8c3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605d1-6bf2-457c-b2d0-db5af9e74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bb92639a-ee2f-4dc8-83f5-6dd8a25d9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059af-42db-44da-87c8-820a5e8c3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07605d1-6bf2-457c-b2d0-db5af9e74b85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9F1EFF-9691-4A5F-8FC5-A3EC338D0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605d1-6bf2-457c-b2d0-db5af9e74b85"/>
    <ds:schemaRef ds:uri="7e8059af-42db-44da-87c8-820a5e8c3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Sykehusinnkjøp%20-%20mal%20uten%20overskrift%20nummer.dotx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4</cp:revision>
  <dcterms:created xsi:type="dcterms:W3CDTF">2026-04-16T06:02:00Z</dcterms:created>
  <dcterms:modified xsi:type="dcterms:W3CDTF">2026-04-16T06:03:08Z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0x010100050CAE8990C2C04CBCD9AD30445567ED</vt:lpwstr>
  </property>
  <property fmtid="{D5CDD505-2E9C-101B-9397-08002B2CF9AE}" pid="3" name="ClassificationContentMarkingFooterShapeIds">
    <vt:lpwstr>743b86d8,44da7b16,646d32cf</vt:lpwstr>
  </property>
  <property fmtid="{D5CDD505-2E9C-101B-9397-08002B2CF9AE}" pid="4" name="ClassificationContentMarkingFooterFontProps">
    <vt:lpwstr>#000000,6,Aptos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2026-04-16T06:02:52Z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b6ff5bd4-83a3-4cd9-a36b-225b75a34395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MSIP_Label_27c53dd1-6ec2-448f-b81e-3adee47fd651_Tag">
    <vt:lpwstr>10, 3, 0, 2</vt:lpwstr>
  </property>
  <property fmtid="{D5CDD505-2E9C-101B-9397-08002B2CF9AE}" pid="14" name="MediaServiceImageTags">
    <vt:lpwstr/>
  </property>
</Properties>
</file>